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1EA77" w14:textId="77777777" w:rsidR="00FD3CAE" w:rsidRDefault="00FD3CAE" w:rsidP="00FD3C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KETYLBY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7DDCC572" w14:textId="77777777" w:rsidR="00FD3CAE" w:rsidRDefault="00FD3CAE" w:rsidP="00FD3C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Martley</w:t>
      </w:r>
      <w:proofErr w:type="spellEnd"/>
      <w:r>
        <w:rPr>
          <w:rFonts w:ascii="Times New Roman" w:hAnsi="Times New Roman" w:cs="Times New Roman"/>
          <w:sz w:val="24"/>
          <w:szCs w:val="24"/>
        </w:rPr>
        <w:t>, Worcestershire.</w:t>
      </w:r>
    </w:p>
    <w:p w14:paraId="198FAE09" w14:textId="77777777" w:rsidR="00FD3CAE" w:rsidRDefault="00FD3CAE" w:rsidP="00FD3C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14606B" w14:textId="77777777" w:rsidR="00FD3CAE" w:rsidRDefault="00FD3CAE" w:rsidP="00FD3C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C3B7DA" w14:textId="77777777" w:rsidR="00FD3CAE" w:rsidRDefault="00FD3CAE" w:rsidP="00FD3CAE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Worcestershire the tax of a fifteenth and a tenth granted to the King at the last Parliament.</w:t>
      </w:r>
    </w:p>
    <w:p w14:paraId="6F70C48A" w14:textId="77777777" w:rsidR="00FD3CAE" w:rsidRDefault="00FD3CAE" w:rsidP="00FD3C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5430D1A0" w14:textId="77777777" w:rsidR="00FD3CAE" w:rsidRDefault="00FD3CAE" w:rsidP="00FD3C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6D74A" w14:textId="77777777" w:rsidR="00FD3CAE" w:rsidRDefault="00FD3CAE" w:rsidP="00FD3C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DE2EDE" w14:textId="77777777" w:rsidR="00FD3CAE" w:rsidRDefault="00FD3CAE" w:rsidP="00FD3C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3E40E4F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24F2" w14:textId="77777777" w:rsidR="00FD3CAE" w:rsidRDefault="00FD3CAE" w:rsidP="009139A6">
      <w:r>
        <w:separator/>
      </w:r>
    </w:p>
  </w:endnote>
  <w:endnote w:type="continuationSeparator" w:id="0">
    <w:p w14:paraId="2730B12E" w14:textId="77777777" w:rsidR="00FD3CAE" w:rsidRDefault="00FD3C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90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5E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68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DD15E" w14:textId="77777777" w:rsidR="00FD3CAE" w:rsidRDefault="00FD3CAE" w:rsidP="009139A6">
      <w:r>
        <w:separator/>
      </w:r>
    </w:p>
  </w:footnote>
  <w:footnote w:type="continuationSeparator" w:id="0">
    <w:p w14:paraId="0E5D888C" w14:textId="77777777" w:rsidR="00FD3CAE" w:rsidRDefault="00FD3C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04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80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DAC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CA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151CA"/>
  <w15:chartTrackingRefBased/>
  <w15:docId w15:val="{DD41BAE9-F410-4FFF-A25C-F75E8869B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2021-05-27T08:59:00Z</dcterms:created>
  <dcterms:modified xsi:type="dcterms:W3CDTF">2021-05-27T09:00:00Z</dcterms:modified>
</cp:coreProperties>
</file>